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94E" w:rsidRPr="00E46063" w:rsidRDefault="00C2394E" w:rsidP="00E46063">
      <w:pPr>
        <w:spacing w:line="240" w:lineRule="auto"/>
        <w:jc w:val="center"/>
        <w:outlineLvl w:val="0"/>
        <w:rPr>
          <w:sz w:val="24"/>
          <w:szCs w:val="24"/>
        </w:rPr>
      </w:pPr>
      <w:r w:rsidRPr="00E46063">
        <w:rPr>
          <w:sz w:val="24"/>
          <w:szCs w:val="24"/>
        </w:rPr>
        <w:t>Российская Федерация</w:t>
      </w:r>
    </w:p>
    <w:p w:rsidR="00C2394E" w:rsidRPr="00E46063" w:rsidRDefault="00C2394E" w:rsidP="00E46063">
      <w:pPr>
        <w:spacing w:line="240" w:lineRule="auto"/>
        <w:jc w:val="center"/>
        <w:outlineLvl w:val="0"/>
        <w:rPr>
          <w:sz w:val="24"/>
          <w:szCs w:val="24"/>
        </w:rPr>
      </w:pPr>
      <w:r w:rsidRPr="00E46063">
        <w:rPr>
          <w:sz w:val="24"/>
          <w:szCs w:val="24"/>
        </w:rPr>
        <w:t>БРЯНСКАЯ ОБЛАСТЬ УНЕЧСКИЙ РАЙОН</w:t>
      </w:r>
    </w:p>
    <w:p w:rsidR="00C2394E" w:rsidRPr="00E46063" w:rsidRDefault="00C2394E" w:rsidP="00E46063">
      <w:pPr>
        <w:spacing w:line="240" w:lineRule="auto"/>
        <w:jc w:val="center"/>
        <w:outlineLvl w:val="0"/>
        <w:rPr>
          <w:sz w:val="24"/>
          <w:szCs w:val="24"/>
        </w:rPr>
      </w:pPr>
      <w:r w:rsidRPr="00E46063">
        <w:rPr>
          <w:sz w:val="24"/>
          <w:szCs w:val="24"/>
        </w:rPr>
        <w:t>ПАВЛОВСКОЕ СЕЛЬСКОЕ ПОСЕЛЕНИЕ</w:t>
      </w:r>
    </w:p>
    <w:p w:rsidR="00C2394E" w:rsidRPr="00E46063" w:rsidRDefault="00C2394E" w:rsidP="00E46063">
      <w:pPr>
        <w:spacing w:line="240" w:lineRule="auto"/>
        <w:jc w:val="center"/>
        <w:outlineLvl w:val="0"/>
        <w:rPr>
          <w:sz w:val="24"/>
          <w:szCs w:val="24"/>
        </w:rPr>
      </w:pPr>
      <w:r w:rsidRPr="00E46063">
        <w:rPr>
          <w:sz w:val="24"/>
          <w:szCs w:val="24"/>
        </w:rPr>
        <w:t>ПАВЛОВСКАЯ СЕЛЬСКАЯ АДМИНИСТРАЦИЯ</w:t>
      </w:r>
    </w:p>
    <w:p w:rsidR="00C2394E" w:rsidRDefault="00C2394E" w:rsidP="00E46063">
      <w:pPr>
        <w:spacing w:line="360" w:lineRule="auto"/>
        <w:jc w:val="center"/>
        <w:outlineLvl w:val="0"/>
      </w:pPr>
    </w:p>
    <w:p w:rsidR="00C2394E" w:rsidRPr="00280A28" w:rsidRDefault="00C2394E" w:rsidP="00E46063">
      <w:pPr>
        <w:spacing w:line="360" w:lineRule="auto"/>
        <w:jc w:val="center"/>
        <w:outlineLvl w:val="0"/>
        <w:rPr>
          <w:sz w:val="24"/>
          <w:szCs w:val="24"/>
        </w:rPr>
      </w:pPr>
      <w:r w:rsidRPr="00280A28">
        <w:rPr>
          <w:sz w:val="24"/>
          <w:szCs w:val="24"/>
        </w:rPr>
        <w:t>ПОСТАНОВЛЕНИЕ</w:t>
      </w:r>
    </w:p>
    <w:p w:rsidR="00C2394E" w:rsidRPr="00280A28" w:rsidRDefault="00C2394E" w:rsidP="00EF6C0A">
      <w:pPr>
        <w:spacing w:line="240" w:lineRule="auto"/>
        <w:rPr>
          <w:sz w:val="24"/>
          <w:szCs w:val="24"/>
        </w:rPr>
      </w:pPr>
      <w:r w:rsidRPr="00280A28">
        <w:rPr>
          <w:sz w:val="24"/>
          <w:szCs w:val="24"/>
        </w:rPr>
        <w:t>от  28 апреля  2017 года  № 16</w:t>
      </w:r>
    </w:p>
    <w:p w:rsidR="00C2394E" w:rsidRPr="00280A28" w:rsidRDefault="00C2394E" w:rsidP="00EF6C0A">
      <w:pPr>
        <w:spacing w:line="240" w:lineRule="auto"/>
        <w:rPr>
          <w:sz w:val="24"/>
          <w:szCs w:val="24"/>
        </w:rPr>
      </w:pPr>
      <w:r w:rsidRPr="00280A28">
        <w:rPr>
          <w:sz w:val="24"/>
          <w:szCs w:val="24"/>
        </w:rPr>
        <w:t>с.Павловка</w:t>
      </w:r>
    </w:p>
    <w:p w:rsidR="00C2394E" w:rsidRPr="00EF6C0A" w:rsidRDefault="00C2394E" w:rsidP="00EF6C0A"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 w:rsidRPr="00EF6C0A">
        <w:rPr>
          <w:rFonts w:ascii="Times New Roman" w:hAnsi="Times New Roman" w:cs="Times New Roman"/>
          <w:sz w:val="24"/>
          <w:szCs w:val="24"/>
          <w:lang w:eastAsia="ru-RU"/>
        </w:rPr>
        <w:t>Об утверждении положения об организации</w:t>
      </w:r>
    </w:p>
    <w:p w:rsidR="00C2394E" w:rsidRPr="00EF6C0A" w:rsidRDefault="00C2394E" w:rsidP="00EF6C0A"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 w:rsidRPr="00EF6C0A">
        <w:rPr>
          <w:rFonts w:ascii="Times New Roman" w:hAnsi="Times New Roman" w:cs="Times New Roman"/>
          <w:sz w:val="24"/>
          <w:szCs w:val="24"/>
          <w:lang w:eastAsia="ru-RU"/>
        </w:rPr>
        <w:t>обучения населения мерам пожарной безопасности</w:t>
      </w:r>
    </w:p>
    <w:p w:rsidR="00C2394E" w:rsidRPr="00EF6C0A" w:rsidRDefault="00C2394E" w:rsidP="00EF6C0A"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 w:rsidRPr="00EF6C0A">
        <w:rPr>
          <w:rFonts w:ascii="Times New Roman" w:hAnsi="Times New Roman" w:cs="Times New Roman"/>
          <w:sz w:val="24"/>
          <w:szCs w:val="24"/>
          <w:lang w:eastAsia="ru-RU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Павловского</w:t>
      </w:r>
      <w:r w:rsidRPr="00EF6C0A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</w:p>
    <w:p w:rsidR="00C2394E" w:rsidRPr="00A4478E" w:rsidRDefault="00C2394E" w:rsidP="00A4478E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394E" w:rsidRPr="00280A28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4"/>
          <w:szCs w:val="24"/>
          <w:lang w:eastAsia="ru-RU"/>
        </w:rPr>
      </w:pPr>
      <w:r>
        <w:tab/>
      </w:r>
      <w:r w:rsidRPr="00280A28">
        <w:rPr>
          <w:rFonts w:ascii="Times New Roman" w:hAnsi="Times New Roman" w:cs="Times New Roman"/>
          <w:color w:val="444444"/>
          <w:sz w:val="24"/>
          <w:szCs w:val="24"/>
          <w:lang w:eastAsia="ru-RU"/>
        </w:rPr>
        <w:t>В соответствии с Федеральными законами от 21.12.1994 г. № 69-ФЗ «О пожарной безопасности», от 06.10.2003 г. № 131-ФЗ «Об общих принципах организации местного самоуправления в Российской Федерации» и Уставом Павловского сельского поселения,</w:t>
      </w:r>
    </w:p>
    <w:p w:rsidR="00C2394E" w:rsidRPr="00280A28" w:rsidRDefault="00C2394E" w:rsidP="005822CA">
      <w:pPr>
        <w:spacing w:before="216" w:after="216" w:line="288" w:lineRule="atLeast"/>
        <w:jc w:val="center"/>
        <w:rPr>
          <w:rFonts w:ascii="Arial" w:hAnsi="Arial" w:cs="Arial"/>
          <w:color w:val="444444"/>
          <w:sz w:val="24"/>
          <w:szCs w:val="24"/>
          <w:lang w:eastAsia="ru-RU"/>
        </w:rPr>
      </w:pPr>
      <w:r w:rsidRPr="00280A28">
        <w:rPr>
          <w:rFonts w:ascii="Times New Roman" w:hAnsi="Times New Roman" w:cs="Times New Roman"/>
          <w:color w:val="444444"/>
          <w:sz w:val="24"/>
          <w:szCs w:val="24"/>
          <w:lang w:eastAsia="ru-RU"/>
        </w:rPr>
        <w:t>ПОСТАНОВЛЯЕТ:</w:t>
      </w:r>
      <w:r w:rsidRPr="00280A28">
        <w:rPr>
          <w:rFonts w:ascii="Arial" w:hAnsi="Arial" w:cs="Arial"/>
          <w:color w:val="444444"/>
          <w:sz w:val="24"/>
          <w:szCs w:val="24"/>
          <w:lang w:eastAsia="ru-RU"/>
        </w:rPr>
        <w:t> </w:t>
      </w:r>
    </w:p>
    <w:p w:rsidR="00C2394E" w:rsidRPr="000D243F" w:rsidRDefault="00C2394E" w:rsidP="00A4478E">
      <w:pPr>
        <w:spacing w:before="216" w:after="216" w:line="288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D243F">
        <w:rPr>
          <w:rFonts w:ascii="Times New Roman" w:hAnsi="Times New Roman" w:cs="Times New Roman"/>
          <w:color w:val="444444"/>
          <w:sz w:val="24"/>
          <w:szCs w:val="24"/>
          <w:lang w:eastAsia="ru-RU"/>
        </w:rPr>
        <w:t>1. Утвердить положение об организации обучения населения мерам пожарной безопасности на территории Павловского сельского поселения (Приложение 1).</w:t>
      </w:r>
      <w:r w:rsidRPr="000D243F">
        <w:rPr>
          <w:rFonts w:ascii="Times New Roman" w:hAnsi="Times New Roman" w:cs="Times New Roman"/>
          <w:sz w:val="24"/>
          <w:szCs w:val="24"/>
        </w:rPr>
        <w:tab/>
      </w:r>
    </w:p>
    <w:p w:rsidR="00C2394E" w:rsidRPr="00280A28" w:rsidRDefault="00C2394E" w:rsidP="000D243F">
      <w:pPr>
        <w:jc w:val="both"/>
        <w:rPr>
          <w:rFonts w:ascii="Times New Roman" w:hAnsi="Times New Roman" w:cs="Times New Roman"/>
          <w:sz w:val="24"/>
          <w:szCs w:val="24"/>
        </w:rPr>
      </w:pPr>
      <w:r w:rsidRPr="00280A28">
        <w:rPr>
          <w:rFonts w:ascii="Times New Roman" w:hAnsi="Times New Roman" w:cs="Times New Roman"/>
          <w:sz w:val="24"/>
          <w:szCs w:val="24"/>
        </w:rPr>
        <w:t>2. Контроль за выполнением данного постановления оставляю за собой.</w:t>
      </w:r>
    </w:p>
    <w:p w:rsidR="00C2394E" w:rsidRPr="000D243F" w:rsidRDefault="00C2394E" w:rsidP="004F3F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94E" w:rsidRPr="00280A28" w:rsidRDefault="00C2394E" w:rsidP="00A4478E">
      <w:pPr>
        <w:jc w:val="both"/>
        <w:rPr>
          <w:rFonts w:ascii="Times New Roman" w:hAnsi="Times New Roman" w:cs="Times New Roman"/>
          <w:sz w:val="24"/>
          <w:szCs w:val="24"/>
        </w:rPr>
      </w:pPr>
      <w:r w:rsidRPr="00280A28">
        <w:rPr>
          <w:rFonts w:ascii="Times New Roman" w:hAnsi="Times New Roman" w:cs="Times New Roman"/>
          <w:sz w:val="24"/>
          <w:szCs w:val="24"/>
        </w:rPr>
        <w:t xml:space="preserve">Глава Павловской сельской администрации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80A28">
        <w:rPr>
          <w:rFonts w:ascii="Times New Roman" w:hAnsi="Times New Roman" w:cs="Times New Roman"/>
          <w:sz w:val="24"/>
          <w:szCs w:val="24"/>
        </w:rPr>
        <w:t>П.В. Кузьмичев</w:t>
      </w:r>
    </w:p>
    <w:p w:rsidR="00C2394E" w:rsidRPr="00A4478E" w:rsidRDefault="00C2394E" w:rsidP="00A4478E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A4478E">
        <w:rPr>
          <w:rFonts w:ascii="Times New Roman" w:hAnsi="Times New Roman" w:cs="Times New Roman"/>
          <w:sz w:val="28"/>
          <w:szCs w:val="28"/>
        </w:rPr>
        <w:tab/>
      </w:r>
      <w:r w:rsidRPr="00A4478E">
        <w:rPr>
          <w:rFonts w:ascii="Times New Roman" w:hAnsi="Times New Roman" w:cs="Times New Roman"/>
          <w:sz w:val="28"/>
          <w:szCs w:val="28"/>
        </w:rPr>
        <w:tab/>
      </w:r>
      <w:r w:rsidRPr="00A4478E">
        <w:rPr>
          <w:rFonts w:ascii="Times New Roman" w:hAnsi="Times New Roman" w:cs="Times New Roman"/>
          <w:sz w:val="28"/>
          <w:szCs w:val="28"/>
        </w:rPr>
        <w:tab/>
      </w:r>
    </w:p>
    <w:p w:rsidR="00C2394E" w:rsidRPr="00A4478E" w:rsidRDefault="00C2394E" w:rsidP="00A4478E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C2394E" w:rsidRDefault="00C2394E" w:rsidP="00A4478E">
      <w:pPr>
        <w:jc w:val="both"/>
      </w:pPr>
    </w:p>
    <w:p w:rsidR="00C2394E" w:rsidRDefault="00C2394E" w:rsidP="00A4478E">
      <w:pPr>
        <w:jc w:val="both"/>
      </w:pPr>
    </w:p>
    <w:p w:rsidR="00C2394E" w:rsidRDefault="00C2394E" w:rsidP="00A4478E">
      <w:pPr>
        <w:jc w:val="both"/>
      </w:pPr>
    </w:p>
    <w:p w:rsidR="00C2394E" w:rsidRDefault="00C2394E" w:rsidP="00A4478E">
      <w:pPr>
        <w:jc w:val="both"/>
      </w:pPr>
    </w:p>
    <w:p w:rsidR="00C2394E" w:rsidRDefault="00C2394E" w:rsidP="00A4478E">
      <w:pPr>
        <w:jc w:val="both"/>
      </w:pPr>
    </w:p>
    <w:p w:rsidR="00C2394E" w:rsidRDefault="00C2394E" w:rsidP="00A4478E">
      <w:pPr>
        <w:jc w:val="both"/>
      </w:pPr>
    </w:p>
    <w:p w:rsidR="00C2394E" w:rsidRDefault="00C2394E" w:rsidP="00A4478E">
      <w:pPr>
        <w:jc w:val="both"/>
      </w:pPr>
    </w:p>
    <w:p w:rsidR="00C2394E" w:rsidRDefault="00C2394E" w:rsidP="00017F5A">
      <w:pPr>
        <w:spacing w:before="216" w:after="216" w:line="288" w:lineRule="atLeast"/>
        <w:rPr>
          <w:rFonts w:ascii="Arial" w:hAnsi="Arial" w:cs="Arial"/>
          <w:color w:val="444444"/>
          <w:sz w:val="20"/>
          <w:szCs w:val="20"/>
          <w:lang w:eastAsia="ru-RU"/>
        </w:rPr>
      </w:pPr>
    </w:p>
    <w:p w:rsidR="00C2394E" w:rsidRPr="00017F5A" w:rsidRDefault="00C2394E" w:rsidP="00017F5A">
      <w:pPr>
        <w:spacing w:before="216" w:after="216" w:line="288" w:lineRule="atLeast"/>
        <w:rPr>
          <w:rFonts w:ascii="Arial" w:hAnsi="Arial" w:cs="Arial"/>
          <w:color w:val="444444"/>
          <w:sz w:val="20"/>
          <w:szCs w:val="20"/>
          <w:lang w:eastAsia="ru-RU"/>
        </w:rPr>
      </w:pPr>
      <w:r w:rsidRPr="00017F5A">
        <w:rPr>
          <w:rFonts w:ascii="Arial" w:hAnsi="Arial" w:cs="Arial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5822CA">
      <w:pPr>
        <w:pStyle w:val="NoSpacing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1B113E">
        <w:rPr>
          <w:sz w:val="20"/>
          <w:szCs w:val="20"/>
          <w:lang w:eastAsia="ru-RU"/>
        </w:rPr>
        <w:t> </w:t>
      </w:r>
      <w:r w:rsidRPr="001B113E">
        <w:rPr>
          <w:rFonts w:ascii="Times New Roman" w:hAnsi="Times New Roman" w:cs="Times New Roman"/>
          <w:sz w:val="20"/>
          <w:szCs w:val="20"/>
          <w:lang w:eastAsia="ru-RU"/>
        </w:rPr>
        <w:t>Приложение № 1</w:t>
      </w:r>
    </w:p>
    <w:p w:rsidR="00C2394E" w:rsidRPr="001B113E" w:rsidRDefault="00C2394E" w:rsidP="00B46543">
      <w:pPr>
        <w:pStyle w:val="NoSpacing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sz w:val="20"/>
          <w:szCs w:val="20"/>
          <w:lang w:eastAsia="ru-RU"/>
        </w:rPr>
        <w:t xml:space="preserve"> к постановлению от 28.04.2017 № 16</w:t>
      </w:r>
    </w:p>
    <w:p w:rsidR="00C2394E" w:rsidRPr="001B113E" w:rsidRDefault="00C2394E" w:rsidP="00017F5A">
      <w:pPr>
        <w:spacing w:before="216" w:after="216" w:line="288" w:lineRule="atLeast"/>
        <w:rPr>
          <w:rFonts w:ascii="Arial" w:hAnsi="Arial" w:cs="Arial"/>
          <w:color w:val="444444"/>
          <w:sz w:val="20"/>
          <w:szCs w:val="20"/>
          <w:lang w:eastAsia="ru-RU"/>
        </w:rPr>
      </w:pPr>
      <w:r w:rsidRPr="001B113E">
        <w:rPr>
          <w:rFonts w:ascii="Arial" w:hAnsi="Arial" w:cs="Arial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5822CA">
      <w:pPr>
        <w:pStyle w:val="NoSpacing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sz w:val="20"/>
          <w:szCs w:val="20"/>
          <w:lang w:eastAsia="ru-RU"/>
        </w:rPr>
        <w:t>ПОЛОЖЕНИЕ</w:t>
      </w:r>
    </w:p>
    <w:p w:rsidR="00C2394E" w:rsidRPr="00F10489" w:rsidRDefault="00C2394E" w:rsidP="00F10489">
      <w:pPr>
        <w:pStyle w:val="NoSpacing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sz w:val="20"/>
          <w:szCs w:val="20"/>
          <w:lang w:eastAsia="ru-RU"/>
        </w:rPr>
        <w:t>ОБ ОРГАНИЗАЦИИ ОБУЧЕНИЯ НАСЕЛЕНИЯ МЕРАМ ПОЖАРНОЙ БЕЗОПАСНОСТИ НА ТЕРРИТОРИИ ПАВЛОВСКОГО  СЕЛЬСКОГО ПОСЕЛЕНИЯ</w:t>
      </w:r>
      <w:r w:rsidRPr="001B113E">
        <w:rPr>
          <w:rFonts w:ascii="Arial" w:hAnsi="Arial" w:cs="Arial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F10489">
      <w:pPr>
        <w:spacing w:before="216" w:after="216" w:line="288" w:lineRule="atLeast"/>
        <w:jc w:val="center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b/>
          <w:bCs/>
          <w:color w:val="444444"/>
          <w:sz w:val="20"/>
          <w:szCs w:val="20"/>
          <w:lang w:eastAsia="ru-RU"/>
        </w:rPr>
        <w:t>1. Общие положения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1.1. Настоящее положение разработано в соответствии с Конституцией Российской Федерации, Федеральным законом от 21.12.1994 № 69-ФЗ «О пожарной безопасности», Федеральным законом от 06.10.2003 № 131-ФЗ "Об общих принципах организации местного самоуправления в Российской Федерации", Правилами противопожарного режима в РФ, Уставом Павловского сельского поселения, а также другими муниципальными актами Павлов</w:t>
      </w:r>
      <w:r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ского сельского поселения.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1.2. Настоящее Положение устанавливает общий порядок организации и проведения обучения населения мерам пожарной безопасности на территории Павловского сельского поселения . Обучение населения мерам пожарной безопасности проводится в целях профилактики пожаров и обучения граждан и должностных лиц необходимым действиям в случае возникновения пожаров. Специальная подготовка по пожарной безопасности осуществляется в форме пожарно-технического минимума и инструктажа по пожарной безопасности. Она может совмещаться с обучением и проверкой знаний в области охраны труда (техники безопасности).</w:t>
      </w:r>
    </w:p>
    <w:p w:rsidR="00C2394E" w:rsidRPr="001B113E" w:rsidRDefault="00C2394E" w:rsidP="00B46543">
      <w:pPr>
        <w:spacing w:before="216" w:after="216" w:line="288" w:lineRule="atLeast"/>
        <w:jc w:val="center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2. Обучение мерам пожарной безопасности</w:t>
      </w:r>
    </w:p>
    <w:p w:rsidR="00C2394E" w:rsidRPr="001B113E" w:rsidRDefault="00C2394E" w:rsidP="00B46543">
      <w:pPr>
        <w:spacing w:before="216" w:after="216" w:line="240" w:lineRule="auto"/>
        <w:jc w:val="center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муниципальных служащих и неработающего населения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2.1. Обучение мерам пожарной безопасности обязаны проходить все сотрудники Павловской сельской администрации.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2.2. Обучение мерам пожарной безопасности сотрудников администрации и неработающего населения поселения проводится в объеме типовой программы пожарно-технического минимума (приложение 1 и 2).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2.3. Глава Павловского сельского поселения  организует: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проведение противопожарного инструктажа (вводный, первичный, повторный, внеплановый и целевой), а также изучение и контроль за соблюдением правил пожарной безопасности, инструкций о мерах пожарной безопасности должностными лицами, обеспечив обучаемых средствами противопожарной пропаганды (плакатами, стендами, макетами, знаками безопасности);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разработку мероприятий по вопросам пожарной безопасности;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своевременное выполнение мероприятий по обеспечению пожарной безопасности;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2.3.1. Глава Павловского сельского поселения  устанавливает: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порядок и сроки проведения противопожарного инструктажа;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порядок направления вновь принимаемых на работу для прохождения противопожарного инструктажа;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место проведения противопожарного инструктажа и обучения по программе пожарно-технического минимума;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 xml:space="preserve">2.4. Ответственность за организацию своевременного и качественного обучения сотрудников администрации и неработающего населения </w:t>
      </w:r>
      <w:r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Павловского</w:t>
      </w: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 xml:space="preserve"> сельского поселения  мерам пожарной безопасности возлагается на Главу администрации.</w:t>
      </w:r>
    </w:p>
    <w:p w:rsidR="00C2394E" w:rsidRPr="001B113E" w:rsidRDefault="00C2394E" w:rsidP="00B46543">
      <w:pPr>
        <w:spacing w:before="216" w:after="216" w:line="288" w:lineRule="atLeast"/>
        <w:jc w:val="center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3. Обучение мерам пожарной безопасности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3.1. Обучение мерам пожарной безопасности сотрудников администрации  органов местного самоуправления и неработающего населения сельского поселения  проводится в объеме инструктажа по пожарной безопасности.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3.2. Противопожарный инструктаж граждан по месту проживания или временного пребывания проводится должностным лицом, на которое Постановлением Главы Павловского сельского поселения  возложены эти обязанности.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Проведение инструктажа регистрируется под роспись в специальном журнале или ведомости (приложение 3 и 4).</w:t>
      </w:r>
    </w:p>
    <w:p w:rsidR="00C2394E" w:rsidRPr="001B113E" w:rsidRDefault="00C2394E" w:rsidP="00B46543">
      <w:pPr>
        <w:spacing w:before="216" w:after="216" w:line="288" w:lineRule="atLeast"/>
        <w:jc w:val="center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4. Пожарно-технический минимум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4.1. Пожарно-технический минимум – это основной вид обучения мерам пожарной безопасности, целью которого является углубленное изучение мер пожарной безопасности в установленные настоящим Положением сроки, порядке, объеме и по специальным программам с учетом особенностей пожарной опасности производства и требований пожарной безопасности.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4.2. Проведение обучения по пожарно-техническому минимуму могут осуществлять преподаватели и специалисты, имеющие специальные знания в области пожарной безопасности по специальности или прошедшие специальное обучение в учебных подразделениях ГПС (государственная противопожарная служба) и аттестованные в установленном порядке.</w:t>
      </w:r>
    </w:p>
    <w:p w:rsidR="00C2394E" w:rsidRPr="001B113E" w:rsidRDefault="00C2394E" w:rsidP="00B46543">
      <w:pPr>
        <w:spacing w:before="216" w:after="216" w:line="288" w:lineRule="atLeast"/>
        <w:jc w:val="center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5. Противопожарный инструктаж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5.1. Инструктаж по пожарной безопасности (далее противопожарный инструктаж) – ознакомление сотрудников администрации и неработающего населения Павловского сельского поселения , с соответствующими инструкциями пожарной безопасности под роспись в ведомости или в специальном журнале.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5.2. Противопожарный инструктаж в зависимости от характера и времени проведения подразделяется на: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вводный;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первичный на рабочем месте;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повторный;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внеплановый;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целевой.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5.3. Вводный противопожарный инструктаж проводится со всеми вновь принимаемыми на работу (в том числе и временно), независимо от их образования, стажа работы по данной профессии или должности.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 xml:space="preserve">Вводный противопожарный инструктаж, как правило, проводится с использованием образцов всех видов первичных средств пожаротушения, противопожарного инвентаря, пожарной сигнализации и связи имеющихся в наличии Павловской сельской администрации. 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Вводный противопожарный инструктаж проводится должностным лицом, на которое возложены эти обязанности.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Вводный противопожарный инструктаж допускается проводить одновременно с инструктажем по технике безопасности.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Факт проведения вводного противопожарного инструктажа фиксируется в журнале регистрации вводного инструктажа с обязательной подписью инструктируемого и инструктировавшего.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5.4. Первичный противопожарный инструктаж проводится непосредственно на рабочем месте.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Первичный инструктаж проводится лицом, ответственным за пожарную безопасность с каждым работником индивидуально.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5.5. Повторный противопожарный инструктаж проводится с сотрудниками администрации независимо от квалификации, образования и стажа работы.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Периодичность повторного противопожарного инструктажа устанавливается лицом ответственным за пожарную безопасность, но не реже одного раза в шесть месяцев.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Повторный противопожарный инструктаж проводится по программе первичного инструктажа – на рабочем месте с целью закрепления теоретических знаний и практических навыков в области пожарной безопасности.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5.6. Внеплановый противопожарный инструктаж проводится в объеме первичного инструктажа.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Внеплановый противопожарный инструктаж проводится в случаях: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изменение действующего законодательства в области пожарной безопасности;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пожаров на территории Михайловского сельского поселения ;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мотивированного требования органов государственного пожарного надзора.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5.7. Целевой противопожарный инструктаж проводится в аварийных ситуациях.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Целевой инструктаж проводится непосредственно Главой Павловской сельской администрации  и фиксируется в журнале или в разрешительных документах на выполнение работ.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5.8. О проведении первичного, повторного и внепланового противопожарного инструктажа лицо, проводившее инструктаж с сотрудниками администрации и не работающим населением сельского поселения , делает запись в специальных журналах инструктажа по пожарной безопасности соответственно.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5.9. Проведение противопожарных инструктажей допускается совмещать с проведением соответствующих инструктажей по охране труда, при этом их регистрация производится в разных журналах.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</w:p>
    <w:p w:rsidR="00C2394E" w:rsidRPr="001B113E" w:rsidRDefault="00C2394E" w:rsidP="00017F5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Приложение № 1 к Положению</w:t>
      </w:r>
    </w:p>
    <w:p w:rsidR="00C2394E" w:rsidRPr="001B113E" w:rsidRDefault="00C2394E" w:rsidP="00017F5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об организации обучения</w:t>
      </w:r>
    </w:p>
    <w:p w:rsidR="00C2394E" w:rsidRPr="001B113E" w:rsidRDefault="00C2394E" w:rsidP="00017F5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населения мерам пожарной безопасности</w:t>
      </w:r>
    </w:p>
    <w:p w:rsidR="00C2394E" w:rsidRPr="001B113E" w:rsidRDefault="00C2394E" w:rsidP="00017F5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 xml:space="preserve">на территории </w:t>
      </w:r>
      <w:r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Павловского</w:t>
      </w: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 xml:space="preserve"> сельского поселения 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5A7DCC" w:rsidRDefault="00C2394E" w:rsidP="005822CA">
      <w:pPr>
        <w:spacing w:before="216" w:after="216" w:line="288" w:lineRule="atLeast"/>
        <w:jc w:val="center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5A7DCC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ТИПОВАЯ ПРОГРАММА</w:t>
      </w:r>
    </w:p>
    <w:p w:rsidR="00C2394E" w:rsidRPr="005A7DCC" w:rsidRDefault="00C2394E" w:rsidP="005822CA">
      <w:pPr>
        <w:spacing w:before="216" w:after="216" w:line="288" w:lineRule="atLeast"/>
        <w:jc w:val="center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5A7DCC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ПОЖАРНО-ТЕХНИЧЕСКОГО МИНИМУМА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1. Основные причины возникновения пожаров в жилых домах.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2. Основы законодательства и нормативной правовой базы обеспечения пожарной безопасности.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3. Основные требования Правил пожарной безопасности в Российской Федерации: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организационные вопросы;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- противопожарный режим, включая содержание территории, зданий и помещений, путей эвакуации;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4. Предупреждение пожаров от основных причин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5. Порядок содержания территорий, чердачных и подвальных помещений.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6. Специфические особенности противопожарной защиты жилых домов повышенной этажности.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7. Вызов пожарной охраны и действия граждан в случае возникновения пожара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8. Виды ответственности за нарушение требований пожарной безопасности.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9. Средства противопожарной защиты и тушения пожаров.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10. Порядок организации действий при возникновении пожара.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</w:p>
    <w:p w:rsidR="00C2394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</w:p>
    <w:p w:rsidR="00C2394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</w:p>
    <w:p w:rsidR="00C2394E" w:rsidRPr="001B113E" w:rsidRDefault="00C2394E" w:rsidP="005822C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Приложение № 2 к Положению</w:t>
      </w:r>
    </w:p>
    <w:p w:rsidR="00C2394E" w:rsidRPr="001B113E" w:rsidRDefault="00C2394E" w:rsidP="005822C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об организации обучения</w:t>
      </w:r>
    </w:p>
    <w:p w:rsidR="00C2394E" w:rsidRPr="001B113E" w:rsidRDefault="00C2394E" w:rsidP="005822C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населения мерам пожарной безопасности</w:t>
      </w:r>
    </w:p>
    <w:p w:rsidR="00C2394E" w:rsidRPr="001B113E" w:rsidRDefault="00C2394E" w:rsidP="005822C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 xml:space="preserve">на территории </w:t>
      </w:r>
      <w:r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Павловского</w:t>
      </w: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 xml:space="preserve"> сельского поселения 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5822CA">
      <w:pPr>
        <w:spacing w:before="216" w:after="216" w:line="288" w:lineRule="atLeast"/>
        <w:jc w:val="center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b/>
          <w:bCs/>
          <w:color w:val="444444"/>
          <w:sz w:val="20"/>
          <w:szCs w:val="20"/>
          <w:lang w:eastAsia="ru-RU"/>
        </w:rPr>
        <w:t>ТЕМАТИЧЕСКИЙ ПЛАН</w:t>
      </w:r>
    </w:p>
    <w:p w:rsidR="00C2394E" w:rsidRPr="001B113E" w:rsidRDefault="00C2394E" w:rsidP="00B54E02">
      <w:pPr>
        <w:spacing w:before="216" w:after="216" w:line="288" w:lineRule="atLeast"/>
        <w:jc w:val="center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b/>
          <w:bCs/>
          <w:color w:val="444444"/>
          <w:sz w:val="20"/>
          <w:szCs w:val="20"/>
          <w:lang w:eastAsia="ru-RU"/>
        </w:rPr>
        <w:t>группового обучения населения мерам пожарной безопасности по месту жительства</w:t>
      </w: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Тема № 1. Вводная. Пожарная опасность – проблема человечества (5 мин.)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Тема № 2. Пожары от электрических сетей и электрооборудования, их профилактика (5 мин.)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Тема № 3. Пожары от печного отопления, их профилактика (5 мин.)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Тема № 4. Пожарная опасность керосиновых приборов (5 мин.)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Тема № 5. Дети – виновники пожаров (5 мин.)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Тема № 6. Неосторожное обращение с огнем – причина пожара (5 мин.)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Тема № 7. Пожары при проведении Новогодних мероприятий, их профилактика (3 мин.)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Тема № 8. Пожарная безопасность при пользовании бытовыми газовыми приборами (5 мин.)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Тема № 9. Пожарная опасность предметов бытовой химии (5 мин.)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Тема № 10. Противопожарные требования при застройке сельских населенных мест. Содержание подвалов и других вспомогательных помещений (5 мин.)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Тема № 11. Меры пожарной безопасности при проведении ремонтных и строительных работ (10 мин.)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Тема № 12. Действия в случае возникновения пожара (10 мин.) 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b/>
          <w:bCs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b/>
          <w:bCs/>
          <w:color w:val="444444"/>
          <w:sz w:val="20"/>
          <w:szCs w:val="20"/>
          <w:lang w:eastAsia="ru-RU"/>
        </w:rPr>
        <w:t>Примечание: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1. Темы №№ 1, 2, 5, 6, 7, 9, 12 рассматриваются для всех групп обучающихся.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2. Темы №№ 3, 4, 8 рассматриваются только для населения, пользующегося печами, газовыми и керосиновыми приборами.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3. Тема № 9 используется для ответа на вопросы.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4. Тема № 10 рассматривается для населения, занимающегося строительством или ремонтом дома (квартиры).</w:t>
      </w:r>
    </w:p>
    <w:p w:rsidR="00C2394E" w:rsidRPr="001B113E" w:rsidRDefault="00C2394E" w:rsidP="005822CA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Итого: обязательных – 35 мин, по выбору – 25 минут.</w:t>
      </w:r>
    </w:p>
    <w:p w:rsidR="00C2394E" w:rsidRDefault="00C2394E" w:rsidP="00B54E02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B54E02">
      <w:pPr>
        <w:spacing w:before="216" w:after="216" w:line="288" w:lineRule="atLeast"/>
        <w:jc w:val="both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</w:p>
    <w:p w:rsidR="00C2394E" w:rsidRPr="001B113E" w:rsidRDefault="00C2394E" w:rsidP="00017F5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Приложение № 3 к Положению</w:t>
      </w:r>
    </w:p>
    <w:p w:rsidR="00C2394E" w:rsidRPr="001B113E" w:rsidRDefault="00C2394E" w:rsidP="00017F5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об организации обучения</w:t>
      </w:r>
    </w:p>
    <w:p w:rsidR="00C2394E" w:rsidRPr="001B113E" w:rsidRDefault="00C2394E" w:rsidP="00017F5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населения мерам пожарной безопасности</w:t>
      </w:r>
    </w:p>
    <w:p w:rsidR="00C2394E" w:rsidRPr="001B113E" w:rsidRDefault="00C2394E" w:rsidP="00017F5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 xml:space="preserve">на территории </w:t>
      </w:r>
      <w:r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Павловского</w:t>
      </w: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 xml:space="preserve"> сельского поселения 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017F5A">
      <w:pPr>
        <w:spacing w:before="216" w:after="216" w:line="288" w:lineRule="atLeast"/>
        <w:jc w:val="center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b/>
          <w:bCs/>
          <w:color w:val="444444"/>
          <w:sz w:val="20"/>
          <w:szCs w:val="20"/>
          <w:lang w:eastAsia="ru-RU"/>
        </w:rPr>
        <w:t>ЖУРНАЛ (ВЕДОМОСТЬ) № ________</w:t>
      </w:r>
    </w:p>
    <w:p w:rsidR="00C2394E" w:rsidRPr="001B113E" w:rsidRDefault="00C2394E" w:rsidP="00017F5A">
      <w:pPr>
        <w:spacing w:before="216" w:after="216" w:line="288" w:lineRule="atLeast"/>
        <w:jc w:val="center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b/>
          <w:bCs/>
          <w:color w:val="444444"/>
          <w:sz w:val="20"/>
          <w:szCs w:val="20"/>
          <w:lang w:eastAsia="ru-RU"/>
        </w:rPr>
        <w:t>учета проведения инструктажей по пожарной безопасности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Наименование сельского поселения _______________________________ где проводится инструктаж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Вид инструктажа ______________________________________________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Дата проведения инструктажа "____" _____________ 20__ г.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Инструктаж провел ____________________________________________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(Ф.И.О., должность)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tbl>
      <w:tblPr>
        <w:tblW w:w="10094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47"/>
        <w:gridCol w:w="992"/>
        <w:gridCol w:w="2552"/>
        <w:gridCol w:w="2398"/>
        <w:gridCol w:w="3805"/>
      </w:tblGrid>
      <w:tr w:rsidR="00C2394E" w:rsidRPr="00735A3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Должность</w:t>
            </w:r>
          </w:p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инструктируемого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Вид инструктажа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Подпись инструктируемого</w:t>
            </w:r>
          </w:p>
        </w:tc>
      </w:tr>
      <w:tr w:rsidR="00C2394E" w:rsidRPr="00735A3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</w:tr>
      <w:tr w:rsidR="00C2394E" w:rsidRPr="00735A3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</w:tr>
      <w:tr w:rsidR="00C2394E" w:rsidRPr="00735A3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</w:tr>
    </w:tbl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________________________________________________________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(должность, Ф.И.О. и подпись лица, проводившего инструктаж)</w:t>
      </w:r>
    </w:p>
    <w:p w:rsidR="00C2394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</w:p>
    <w:p w:rsidR="00C2394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017F5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Приложение № 4 к Положению</w:t>
      </w:r>
    </w:p>
    <w:p w:rsidR="00C2394E" w:rsidRPr="001B113E" w:rsidRDefault="00C2394E" w:rsidP="00017F5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об организации обучения</w:t>
      </w:r>
    </w:p>
    <w:p w:rsidR="00C2394E" w:rsidRPr="001B113E" w:rsidRDefault="00C2394E" w:rsidP="00017F5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населения мерам пожарной безопасности</w:t>
      </w:r>
    </w:p>
    <w:p w:rsidR="00C2394E" w:rsidRPr="001B113E" w:rsidRDefault="00C2394E" w:rsidP="00017F5A">
      <w:pPr>
        <w:spacing w:before="216" w:after="216" w:line="288" w:lineRule="atLeast"/>
        <w:jc w:val="righ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 xml:space="preserve">на территории </w:t>
      </w:r>
      <w:r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Павловского</w:t>
      </w: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 xml:space="preserve"> сельского поселения 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017F5A">
      <w:pPr>
        <w:spacing w:before="216" w:after="216" w:line="288" w:lineRule="atLeast"/>
        <w:jc w:val="center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b/>
          <w:bCs/>
          <w:color w:val="444444"/>
          <w:sz w:val="20"/>
          <w:szCs w:val="20"/>
          <w:lang w:eastAsia="ru-RU"/>
        </w:rPr>
        <w:t>Журнал</w:t>
      </w:r>
    </w:p>
    <w:p w:rsidR="00C2394E" w:rsidRPr="001B113E" w:rsidRDefault="00C2394E" w:rsidP="00017F5A">
      <w:pPr>
        <w:spacing w:before="216" w:after="216" w:line="288" w:lineRule="atLeast"/>
        <w:jc w:val="center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b/>
          <w:bCs/>
          <w:color w:val="444444"/>
          <w:sz w:val="20"/>
          <w:szCs w:val="20"/>
          <w:lang w:eastAsia="ru-RU"/>
        </w:rPr>
        <w:t>учета обучения населения мерам пожарной безопасности по месту жительства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Общественный инструктор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по обучению населения_________________________________________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(Ф.И.О.)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В сельском поселении __________________________________________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(наименование сельского поселения)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Начат _________________________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Окончен _______________________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tbl>
      <w:tblPr>
        <w:tblW w:w="10094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570"/>
        <w:gridCol w:w="773"/>
        <w:gridCol w:w="5247"/>
        <w:gridCol w:w="2504"/>
      </w:tblGrid>
      <w:tr w:rsidR="00C2394E" w:rsidRPr="00735A3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№</w:t>
            </w:r>
          </w:p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Дома (квартиры)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Ф. И. О.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Дата обучения (инструктажа) владельца дома (квартиры)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Подпись</w:t>
            </w:r>
          </w:p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владельца дома (квартиры)</w:t>
            </w:r>
          </w:p>
        </w:tc>
      </w:tr>
      <w:tr w:rsidR="00C2394E" w:rsidRPr="00735A3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4" w:type="dxa"/>
              <w:left w:w="14" w:type="dxa"/>
              <w:bottom w:w="14" w:type="dxa"/>
              <w:right w:w="14" w:type="dxa"/>
            </w:tcMar>
          </w:tcPr>
          <w:p w:rsidR="00C2394E" w:rsidRPr="001B113E" w:rsidRDefault="00C2394E" w:rsidP="00017F5A">
            <w:pPr>
              <w:spacing w:before="216" w:after="216" w:line="288" w:lineRule="atLeast"/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1B113E">
              <w:rPr>
                <w:rFonts w:ascii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</w:tr>
    </w:tbl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 ________________________________________________________</w:t>
      </w:r>
    </w:p>
    <w:p w:rsidR="00C2394E" w:rsidRPr="001B113E" w:rsidRDefault="00C2394E" w:rsidP="00017F5A">
      <w:pPr>
        <w:spacing w:before="216" w:after="216" w:line="288" w:lineRule="atLeast"/>
        <w:rPr>
          <w:rFonts w:ascii="Times New Roman" w:hAnsi="Times New Roman" w:cs="Times New Roman"/>
          <w:color w:val="444444"/>
          <w:sz w:val="20"/>
          <w:szCs w:val="20"/>
          <w:lang w:eastAsia="ru-RU"/>
        </w:rPr>
      </w:pPr>
      <w:r w:rsidRPr="001B113E">
        <w:rPr>
          <w:rFonts w:ascii="Times New Roman" w:hAnsi="Times New Roman" w:cs="Times New Roman"/>
          <w:color w:val="444444"/>
          <w:sz w:val="20"/>
          <w:szCs w:val="20"/>
          <w:lang w:eastAsia="ru-RU"/>
        </w:rPr>
        <w:t>(должность, Ф.И.О. и подпись лица, проводившего инструктаж)</w:t>
      </w:r>
    </w:p>
    <w:p w:rsidR="00C2394E" w:rsidRPr="001B113E" w:rsidRDefault="00C2394E">
      <w:pPr>
        <w:rPr>
          <w:rFonts w:ascii="Times New Roman" w:hAnsi="Times New Roman" w:cs="Times New Roman"/>
          <w:sz w:val="20"/>
          <w:szCs w:val="20"/>
        </w:rPr>
      </w:pPr>
    </w:p>
    <w:sectPr w:rsidR="00C2394E" w:rsidRPr="001B113E" w:rsidSect="00510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D2BF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9D021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3105C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A2C0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DB69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805F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2E84A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D079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723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050C1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7F5A"/>
    <w:rsid w:val="00017F5A"/>
    <w:rsid w:val="000B4562"/>
    <w:rsid w:val="000D243F"/>
    <w:rsid w:val="001316A6"/>
    <w:rsid w:val="00143AE2"/>
    <w:rsid w:val="001B113E"/>
    <w:rsid w:val="00280A28"/>
    <w:rsid w:val="002A7262"/>
    <w:rsid w:val="00414472"/>
    <w:rsid w:val="004F3F0A"/>
    <w:rsid w:val="00510FC5"/>
    <w:rsid w:val="005822CA"/>
    <w:rsid w:val="005A7DCC"/>
    <w:rsid w:val="00735A3C"/>
    <w:rsid w:val="007811E5"/>
    <w:rsid w:val="007B19E5"/>
    <w:rsid w:val="00817256"/>
    <w:rsid w:val="0082479A"/>
    <w:rsid w:val="009358A3"/>
    <w:rsid w:val="00A444AB"/>
    <w:rsid w:val="00A4478E"/>
    <w:rsid w:val="00AE6876"/>
    <w:rsid w:val="00B2308D"/>
    <w:rsid w:val="00B46543"/>
    <w:rsid w:val="00B52A60"/>
    <w:rsid w:val="00B54E02"/>
    <w:rsid w:val="00BB192F"/>
    <w:rsid w:val="00BC2D3A"/>
    <w:rsid w:val="00C2394E"/>
    <w:rsid w:val="00CE5CB1"/>
    <w:rsid w:val="00E46063"/>
    <w:rsid w:val="00EF6C0A"/>
    <w:rsid w:val="00F10489"/>
    <w:rsid w:val="00F511A7"/>
    <w:rsid w:val="00F94EC1"/>
    <w:rsid w:val="00FA2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FC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17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017F5A"/>
    <w:rPr>
      <w:rFonts w:cs="Times New Roman"/>
      <w:b/>
      <w:bCs/>
    </w:rPr>
  </w:style>
  <w:style w:type="paragraph" w:styleId="NoSpacing">
    <w:name w:val="No Spacing"/>
    <w:uiPriority w:val="99"/>
    <w:qFormat/>
    <w:rsid w:val="00A4478E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80A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F0C"/>
    <w:rPr>
      <w:rFonts w:ascii="Times New Roman" w:hAnsi="Times New Roman" w:cs="Calibri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63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8</Pages>
  <Words>1787</Words>
  <Characters>10188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Бойцова А.Н.</dc:creator>
  <cp:keywords/>
  <dc:description/>
  <cp:lastModifiedBy>Пользователь Windows</cp:lastModifiedBy>
  <cp:revision>3</cp:revision>
  <cp:lastPrinted>2017-06-03T01:08:00Z</cp:lastPrinted>
  <dcterms:created xsi:type="dcterms:W3CDTF">2017-06-02T14:59:00Z</dcterms:created>
  <dcterms:modified xsi:type="dcterms:W3CDTF">2017-06-03T01:09:00Z</dcterms:modified>
</cp:coreProperties>
</file>